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191314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D27D05" w:rsidRPr="00D27D05">
        <w:rPr>
          <w:rFonts w:ascii="Arial" w:hAnsi="Arial" w:cs="Arial"/>
          <w:b/>
          <w:bCs/>
          <w:sz w:val="24"/>
        </w:rPr>
        <w:t xml:space="preserve">IMT-2020 Compliance template towards final submission to ITU-R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D31269">
        <w:rPr>
          <w:rFonts w:hint="eastAsia"/>
          <w:lang w:eastAsia="zh-CN"/>
        </w:rPr>
        <w:t xml:space="preserve">compliance </w:t>
      </w:r>
      <w:r w:rsidR="00395468">
        <w:rPr>
          <w:rFonts w:hint="eastAsia"/>
          <w:lang w:eastAsia="zh-CN"/>
        </w:rPr>
        <w:t xml:space="preserve">templates for </w:t>
      </w:r>
      <w:r w:rsidR="00380F39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31269">
        <w:rPr>
          <w:rFonts w:hint="eastAsia"/>
          <w:lang w:val="en-US" w:eastAsia="zh-CN"/>
        </w:rPr>
        <w:t>compliance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bookmarkStart w:id="0" w:name="_GoBack"/>
      <w:bookmarkEnd w:id="0"/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BEA" w:rsidRDefault="00E33BEA">
      <w:pPr>
        <w:spacing w:after="0"/>
      </w:pPr>
      <w:r>
        <w:separator/>
      </w:r>
    </w:p>
  </w:endnote>
  <w:endnote w:type="continuationSeparator" w:id="0">
    <w:p w:rsidR="00E33BEA" w:rsidRDefault="00E33B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BEA" w:rsidRDefault="00E33BEA">
      <w:pPr>
        <w:spacing w:after="0"/>
      </w:pPr>
      <w:r>
        <w:separator/>
      </w:r>
    </w:p>
  </w:footnote>
  <w:footnote w:type="continuationSeparator" w:id="0">
    <w:p w:rsidR="00E33BEA" w:rsidRDefault="00E33B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0F39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396E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27D05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3BEA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9CA62-AED3-439B-A83E-E1B74E41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78</cp:revision>
  <cp:lastPrinted>1900-01-01T08:00:00Z</cp:lastPrinted>
  <dcterms:created xsi:type="dcterms:W3CDTF">2018-06-01T19:53:00Z</dcterms:created>
  <dcterms:modified xsi:type="dcterms:W3CDTF">2019-05-27T16:40:00Z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(3)PN546zrGISyjrHCD/cpnYA29wn1XiNXFHCPcinqN6fQX1veJyNJTPPqaJef363uaFdssP3l9
TbzjGXIl/V3SgeJByRC6Tg0dL9palcLEKh++6SHU4713A3KLVox3c4WycWhMfWMfmaZbTOzf
qajyfwvL40APEsQ+u5/vTtneEEG31P90t6PKVieZvHgJ7dUhTM8EHxdrnHixxr0SDB8hcqD1
2tov4wuzBpj217W5J+</vt:lpwstr>
  </property>
  <property fmtid="{D5CDD505-2E9C-101B-9397-08002B2CF9AE}" pid="3" name="_2015_ms_pID_7253431">
    <vt:lpwstr>tvIHs+CPrLMDD1OmGb8qQWh/m1rqZarrStR8pPQF2fdD8Yp71P0CNE
EO6FhiXig5te/Iui54Wkfkbg1+ULWm56RTNuSEbenlgh3O9IQmmHoM2GZObgD5qGAz4ShL/r
bDHx2O0pXvFKh51ycZVyymRG6JF5EhlPUXcW6i7mvmNsopeBVusYUIhXVTK+Pj9FMXa0nGr6
za7nvYg5wRM+S3/j/hJ6ABQYal0jzJLanaHr</vt:lpwstr>
  </property>
  <property fmtid="{D5CDD505-2E9C-101B-9397-08002B2CF9AE}" pid="4" name="_2015_ms_pID_7253432">
    <vt:lpwstr>o7OQdlDpDqInJ0+PYd9ZuxI=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